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/>
          <w:sz w:val="30"/>
          <w:szCs w:val="30"/>
          <w:lang w:val="en-US" w:eastAsia="zh-CN"/>
        </w:rPr>
        <w:t>附件1</w:t>
      </w:r>
    </w:p>
    <w:p>
      <w:pPr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2024年度一级造价工程师第十五批机构内变更</w:t>
      </w:r>
    </w:p>
    <w:p>
      <w:pPr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注册通过人员名单</w:t>
      </w:r>
    </w:p>
    <w:tbl>
      <w:tblPr>
        <w:tblStyle w:val="5"/>
        <w:tblW w:w="9006" w:type="dxa"/>
        <w:tblInd w:w="-1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45"/>
        <w:gridCol w:w="2462"/>
        <w:gridCol w:w="4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72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246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注册证书编号</w:t>
            </w:r>
          </w:p>
        </w:tc>
        <w:tc>
          <w:tcPr>
            <w:tcW w:w="487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现聘用单位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刘玉灵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建[造]11144100011636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郑州宝隆建筑工程有限公司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杨伟丽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建[造]11224100009573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河南州宁建设工程有限公司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王文怡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建[造]11224100008153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河南冠一建筑工程有限公司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陈帅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建[造]11234100014733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河南轻舟实业发展有限公司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郁孟喜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建[造]14234100014636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河南七大洲建设集团有限公司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兰金会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建[造]11234100014450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河南建投咨询有限公司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刘子慧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建[造]11234100014183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河南建投咨询有限公司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冯庆启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建[造]11244100019179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河南正源工程管理有限公司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方建涛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建[造]11164100001862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河南泽筑建筑工程有限公司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王晓冬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建[造]11234100016881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河南建投咨询有限公司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贺莉君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建[造]14034100006162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公正工程管理咨询有限公司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屈红伟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建[造]11234100013619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郑州旭梦建筑工程有限公司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孟建芳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建[造]11244100019432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河南国匠建设工程有限公司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张瑞锋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建[造]11234100014024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河南建投咨询有限公司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沈亚帅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建[造]11234100015475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河南兴华工程管理有限公司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林意钦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建[造]11224100009220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中晔工程建设集团有限公司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姜明洲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建[造]11244100018855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河南兴华工程管理有限公司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申慢慢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建[造]11224100008098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河南伟业建设工程有限公司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杨小雨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建[造]11234100015319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河南兴华工程管理有限公司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石恒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建[造]11234100015316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河南兴华工程管理有限公司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李云涛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建[造]11204100000703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河南朝宸工程管理有限公司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毋志伟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建[造]11164100001458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河南建投咨询有限公司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牛晓晓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建[造]11234100015386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天行健建设工程有限公司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杨秀娟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建[造]11194100013926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河南省豫建工程管理有限公司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徐稳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建[造]11234100013998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中交一航局城市建设工程有限公司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马明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建[造]11234100016155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河南誉华美建设工程有限公司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王保萍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建[造]11194100013478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河南中蓝腾阳建筑工程有限公司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康合香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建[造]11244100019477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卓蓝建工（河南）有限公司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王迪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建[造]11244100019026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中交一航局城市建设工程有限公司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陈盘盘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建[造]11194100013822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河南天磊建设工程有限公司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郭明昉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建[造]11244100019274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师梦勘测设计集团有限公司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王振宇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建[造]11244100018271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天寻国际工程咨询有限公司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徐天昭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建[造]11224100010375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河南省中工设计研究院集团股份有限公司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马根保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建[造]11194100012360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河南兴华工程管理有限公司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李晓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建[造]11174100005488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河南兴华工程管理有限公司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张双双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建[造]11224100008683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万竣工程有限公司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鲜连晓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建[造]11174100006072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河南兴华工程管理有限公司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王娟娟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建[造]11214100003983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河南兴华工程管理有限公司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孙灵花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建[造]14214100004286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河南飞云海建筑工程有限公司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李豪文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建[造]11234100016372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中交一航局城市建设工程有限公司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常荣珍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建[造]11224100008554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河南骋马建筑工程有限公司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陈纪浩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建[造]11194100014512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中交一航局城市建设工程有限公司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厉肖肖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建[造]11244100017699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河南嵩扬电梯有限公司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王伟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建[造]11244100019810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河南立靖建筑工程有限公司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郭丰凯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建[造]11214100002866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河南兴华工程管理有限公司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杨尚斌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建[造]11154100016769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中邦嘉尚（河南）工程项目管理有限公司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杨浩宇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建[造]14234100016813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博维筑成设计有限公司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李庆铠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建[造]11244100018601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中国有色金属工业第六冶金建设有限公司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黄彬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建[造]11214100003552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河南树岩建设工程有限公司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刘颖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建[造]11184100010603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河南庆耀工程管理有限公司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范松玲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建[造]11174100003333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河南兴华工程管理有限公司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刘春玲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建[造]11154100016260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河南鹏驰项目管理有限公司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王剑莹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建[造]11234100015765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中牟县建设工程监理公司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谷幽源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建[造]11174100002981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翔盛（河南）检测科技有限公司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张庭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建[造]11234100012535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河南裕鸿建设集团有限公司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郭广钊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建[造]14224100010997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征途建设有限公司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石晓裕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建[造]14214100003036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河南龙翔电气股份有限公司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殷宇星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建[造]11204100001204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河南兴华工程管理有限公司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陈家兴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建[造]11224100010226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中交一航局城市建设工程有限公司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王璐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建[造]11204100012946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河南山江工程管理有限公司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周宗香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建[造]11204100000822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河南正源工程管理有限公司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田佳友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建[造]11234100015573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中电建十一局郑州建筑科技有限公司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郜金川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建[造]11074100017064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河南省盛鸿工程管理咨询有限公司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李永贵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建[造]14014100005809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焦作市翔审工程管理咨询有限公司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韦佑沛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建[造]11234100015811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平顶山旭阳新材料有限公司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涂瑞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建[造]11214100005061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河南现代工程管理有限公司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常金贤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建[造]14024100011914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河南裕鸿建设集团有限公司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徐青锋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建[造]11204100000865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河南垄创工程管理有限公司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王学升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建[造]11234100015450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中兴豫建设管理有限公司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郭婷婷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建[造]11224100010394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中兴豫建设管理有限公司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郭义涛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建[造]11224100008394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河南铎冠建设工程有限公司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杨晓磊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建[造]11214100007263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中交一航局城市建设工程有限公司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范有有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建[造]11234100013153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河南莫磊建筑工程有限公司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张娓娓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建[造]14134100005789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河南致合全过程工程咨询有限公司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刘青青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建[造]11194100013737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河南元丰建设工程有限公司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李冲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建[造]11214100007286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中交一航局城市建设工程有限公司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张召伟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建[造]11214100008066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中交一航局城市建设工程有限公司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吴彦涛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建[造]11214100003538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河南兴华工程管理有限公司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郑学谦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建[造]14224100009850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南阳方矩工程技术有限公司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郭恒鑫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建[造]11234100015517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中交一航局城市建设工程有限公司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韩克良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建[造]11244100018535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河南汇今工程咨询有限公司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孟威震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建[造]14244100018789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中交一航局城市建设工程有限公司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韦佑沛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建[造]11234100015811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中和中基工程管理有限公司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翟占阳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建[造]14244100019025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河南恒优电力工程有限公司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/>
                <w:color w:val="000000"/>
                <w:sz w:val="20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曲新锁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/>
                <w:color w:val="000000"/>
                <w:sz w:val="20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建[造]11244100017805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/>
                <w:color w:val="000000"/>
                <w:sz w:val="20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河南君谦建设有限公司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/>
                <w:color w:val="000000"/>
                <w:sz w:val="20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张国新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/>
                <w:color w:val="000000"/>
                <w:sz w:val="20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建[造]11084100002343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/>
                <w:color w:val="000000"/>
                <w:sz w:val="20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万安广厦工程咨询有限公司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/>
                <w:color w:val="000000"/>
                <w:sz w:val="20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李德政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/>
                <w:color w:val="000000"/>
                <w:sz w:val="20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建[造]11234100012543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/>
                <w:color w:val="000000"/>
                <w:sz w:val="20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河南弓铂建筑工程有限公司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/>
                <w:color w:val="000000"/>
                <w:sz w:val="20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赵亚果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/>
                <w:color w:val="000000"/>
                <w:sz w:val="20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建[造]11194100016017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/>
                <w:color w:val="000000"/>
                <w:sz w:val="20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南阳市建发工程有限公司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/>
                <w:color w:val="000000"/>
                <w:sz w:val="20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宋慧芬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/>
                <w:color w:val="000000"/>
                <w:sz w:val="20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建[造]14174100005353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/>
                <w:color w:val="000000"/>
                <w:sz w:val="20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郑州美和医疗科技有限公司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/>
                <w:color w:val="000000"/>
                <w:sz w:val="20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朱汉翔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/>
                <w:color w:val="000000"/>
                <w:sz w:val="20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建[造]11214100012961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/>
                <w:color w:val="000000"/>
                <w:sz w:val="20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河南祥明工程管理有限公司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/>
                <w:color w:val="000000"/>
                <w:sz w:val="20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李洁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/>
                <w:color w:val="000000"/>
                <w:sz w:val="20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建[造]14224100009705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/>
                <w:color w:val="000000"/>
                <w:sz w:val="20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河南广润工程管理有限公司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/>
                <w:color w:val="000000"/>
                <w:sz w:val="20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陈巧风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/>
                <w:color w:val="000000"/>
                <w:sz w:val="20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建[造]11144100011461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/>
                <w:color w:val="000000"/>
                <w:sz w:val="20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安阳三众路桥建设有限公司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/>
                <w:color w:val="000000"/>
                <w:sz w:val="20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董得好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/>
                <w:color w:val="000000"/>
                <w:sz w:val="20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建[造]11244100020028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/>
                <w:color w:val="000000"/>
                <w:sz w:val="20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弘毅建设集团有限公司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/>
                <w:color w:val="000000"/>
                <w:sz w:val="20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李铮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/>
                <w:color w:val="000000"/>
                <w:sz w:val="20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建[造]11064100011119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/>
                <w:color w:val="000000"/>
                <w:sz w:val="20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河南京洲工程造价咨询有限公司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/>
                <w:color w:val="000000"/>
                <w:sz w:val="20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祁凯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/>
                <w:color w:val="000000"/>
                <w:sz w:val="20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建[造]11194100015256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/>
                <w:color w:val="000000"/>
                <w:sz w:val="20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河南旻奥建设工程有限公司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/>
                <w:color w:val="000000"/>
                <w:sz w:val="20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王伟伟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/>
                <w:color w:val="000000"/>
                <w:sz w:val="20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建[造]11174100004784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/>
                <w:color w:val="000000"/>
                <w:sz w:val="20"/>
                <w:szCs w:val="24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河南省中工设计研究院集团股份有限公司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杨小宗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建[造]11214100002994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河南省中工设计研究院集团股份有限公司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袁攀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建[造]14224100010870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河南省中工设计研究院集团股份有限公司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黄淑丽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建[造]14224100010392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河南省中工设计研究院集团股份有限公司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张盼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建[造]11214100003951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河南省中工设计研究院集团股份有限公司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武华侨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建[造]11234100015932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河南省中工设计研究院集团股份有限公司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冯鹏飞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建[造]11224100008356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河南立坤工程管理有限公司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龚超杰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建[造]14244100019267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河南省中工设计研究院集团股份有限公司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李红军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建[造]11054100006465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河南炎黄工程管理咨询有限公司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王玲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建[造]11224100008561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息县投资评审中心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常文苏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建[造]11224100009587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河南林烨建设有限公司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何云飞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建[造]11244100018588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中铁七局集团有限公司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邢国正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建[造]11084100001173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河南恰海建设有限公司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王天英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建[造]11164100002300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河南时中项目管理有限公司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李小翠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建[造]11224100009901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河南省中工设计研究院集团股份有限公司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吴琼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建[造]11224100007536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河南省中工设计研究院集团股份有限公司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李丛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建[造]11184100010635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河南省中工设计研究院集团股份有限公司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侯永平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建[造]11214100012330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河南省中工设计研究院集团股份有限公司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张子真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建[造]11224100007537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河南省中工设计研究院集团股份有限公司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张玉霞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建[造]14054100006588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河南省中工设计研究院集团股份有限公司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李梦茹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建[造]11214100005306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河南省中工设计研究院集团股份有限公司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谷青宝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建[造]11204100002170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河南省中工设计研究院集团股份有限公司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王梦雅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建[造]11244100019439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河南省中工设计研究院集团股份有限公司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邱亮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建[造]11214100003992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河南万美工程管理有限公司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朱啊南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建[造]11224100010085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河南首层建筑工程有限公司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王利培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建[造]11234100014952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河南旭高建设工程有限公司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尹中娟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建[造]11234100015426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鑫东辰工程咨询有限公司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任宁宁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建[造]11194100013003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河南省中工设计研究院集团股份有限公司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董文宾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建[造]14224100010643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鑫东辰工程咨询有限公司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张斌斌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建[造]11204100004762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河南省中工设计研究院集团股份有限公司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姜延滨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建[造]11014100006490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鑫东辰工程咨询有限公司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李秀青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建[造]11244100019907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裕春建设工程有限公司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郑世州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建[造]11234100012764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旭建工程咨询有限公司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秦文坚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建[造]11194100011790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鑫东辰工程咨询有限公司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张玲爱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建[造]11114100016288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河南省中工设计研究院集团股份有限公司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刘玉林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建[造]11194100013551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河南省中工设计研究院集团股份有限公司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王赛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建[造]11234100012938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河南省亿龙全建设有限公司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马艳花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建[造]11214100003794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河南惠铭建筑工程有限公司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李钰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建[造]11204100000855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洛阳宏能新能源有限公司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张瑞晓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建[造]11214100004173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曜文科技集团有限公司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臧萌萌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建[造]11224100009202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元叁咨询有限公司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张博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建[造]11234100015365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中晟恒跃建设有限公司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94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李欣静</w:t>
            </w:r>
          </w:p>
        </w:tc>
        <w:tc>
          <w:tcPr>
            <w:tcW w:w="246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建[造]11234100016125</w:t>
            </w:r>
          </w:p>
        </w:tc>
        <w:tc>
          <w:tcPr>
            <w:tcW w:w="487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河南权恒建筑工程有限公司</w:t>
            </w:r>
          </w:p>
        </w:tc>
      </w:tr>
    </w:tbl>
    <w:p>
      <w:pPr>
        <w:rPr>
          <w:rFonts w:hint="eastAsia"/>
          <w:sz w:val="30"/>
          <w:szCs w:val="30"/>
          <w:lang w:val="en-US" w:eastAsia="zh-CN"/>
        </w:rPr>
      </w:pPr>
    </w:p>
    <w:p>
      <w:p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附件2</w:t>
      </w:r>
    </w:p>
    <w:p>
      <w:pPr>
        <w:ind w:firstLine="600" w:firstLineChars="20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2024年度一级造价工程师第十五批机构外变更（调入）</w:t>
      </w:r>
    </w:p>
    <w:p>
      <w:pPr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注册通过人员名单</w:t>
      </w:r>
    </w:p>
    <w:tbl>
      <w:tblPr>
        <w:tblStyle w:val="5"/>
        <w:tblW w:w="9122" w:type="dxa"/>
        <w:tblInd w:w="-3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1352"/>
        <w:gridCol w:w="2538"/>
        <w:gridCol w:w="43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88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25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注册证书编号</w:t>
            </w:r>
          </w:p>
        </w:tc>
        <w:tc>
          <w:tcPr>
            <w:tcW w:w="43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现聘用单位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冯爱兵</w:t>
            </w:r>
          </w:p>
        </w:tc>
        <w:tc>
          <w:tcPr>
            <w:tcW w:w="253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建[造]11064100020353</w:t>
            </w:r>
          </w:p>
        </w:tc>
        <w:tc>
          <w:tcPr>
            <w:tcW w:w="4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智博国际工程咨询有限公司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8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张平悦</w:t>
            </w:r>
          </w:p>
        </w:tc>
        <w:tc>
          <w:tcPr>
            <w:tcW w:w="253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建[造]11234100020357</w:t>
            </w:r>
          </w:p>
        </w:tc>
        <w:tc>
          <w:tcPr>
            <w:tcW w:w="4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河南迈拓建设工程有限公司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88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刘海军</w:t>
            </w:r>
          </w:p>
        </w:tc>
        <w:tc>
          <w:tcPr>
            <w:tcW w:w="253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建[造]11194100020356</w:t>
            </w:r>
          </w:p>
        </w:tc>
        <w:tc>
          <w:tcPr>
            <w:tcW w:w="4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能建河南城市建设工程有限公司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88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李蒙蒙</w:t>
            </w:r>
          </w:p>
        </w:tc>
        <w:tc>
          <w:tcPr>
            <w:tcW w:w="253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建[造]14224100020352</w:t>
            </w:r>
          </w:p>
        </w:tc>
        <w:tc>
          <w:tcPr>
            <w:tcW w:w="4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河南融方工程管理有限公司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88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郑玉印</w:t>
            </w:r>
          </w:p>
        </w:tc>
        <w:tc>
          <w:tcPr>
            <w:tcW w:w="253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建[造]11194100020355</w:t>
            </w:r>
          </w:p>
        </w:tc>
        <w:tc>
          <w:tcPr>
            <w:tcW w:w="4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河南省光大建设管理有限公司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8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3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王蕊</w:t>
            </w:r>
          </w:p>
        </w:tc>
        <w:tc>
          <w:tcPr>
            <w:tcW w:w="253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建[造]11204100020354</w:t>
            </w:r>
          </w:p>
        </w:tc>
        <w:tc>
          <w:tcPr>
            <w:tcW w:w="4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河南蓝源工程监理有限公司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88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3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王亮军</w:t>
            </w:r>
          </w:p>
        </w:tc>
        <w:tc>
          <w:tcPr>
            <w:tcW w:w="253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建[造]11194100020351</w:t>
            </w:r>
          </w:p>
        </w:tc>
        <w:tc>
          <w:tcPr>
            <w:tcW w:w="4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河南惠劳椿建设有限公司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8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龙佳宜</w:t>
            </w:r>
          </w:p>
        </w:tc>
        <w:tc>
          <w:tcPr>
            <w:tcW w:w="253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建[造]11014100020358</w:t>
            </w:r>
          </w:p>
        </w:tc>
        <w:tc>
          <w:tcPr>
            <w:tcW w:w="4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文冠工程咨询有限公司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88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3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王文</w:t>
            </w:r>
          </w:p>
        </w:tc>
        <w:tc>
          <w:tcPr>
            <w:tcW w:w="253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建[造]11224100020372</w:t>
            </w:r>
          </w:p>
        </w:tc>
        <w:tc>
          <w:tcPr>
            <w:tcW w:w="4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河南省安永工程咨询有限公司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8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盛凯旺</w:t>
            </w:r>
          </w:p>
        </w:tc>
        <w:tc>
          <w:tcPr>
            <w:tcW w:w="253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建[造]11214100020379</w:t>
            </w:r>
          </w:p>
        </w:tc>
        <w:tc>
          <w:tcPr>
            <w:tcW w:w="4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河南郢廉建筑工程有限公司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8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3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邓根梅</w:t>
            </w:r>
          </w:p>
        </w:tc>
        <w:tc>
          <w:tcPr>
            <w:tcW w:w="253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建[造]11214100020369</w:t>
            </w:r>
          </w:p>
        </w:tc>
        <w:tc>
          <w:tcPr>
            <w:tcW w:w="4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中铁五局集团洛阳工程有限责任公司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88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3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刘欢</w:t>
            </w:r>
          </w:p>
        </w:tc>
        <w:tc>
          <w:tcPr>
            <w:tcW w:w="253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建[造]11224100020371</w:t>
            </w:r>
          </w:p>
        </w:tc>
        <w:tc>
          <w:tcPr>
            <w:tcW w:w="4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河南煦光建设工程有限公司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88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3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关芬</w:t>
            </w:r>
          </w:p>
        </w:tc>
        <w:tc>
          <w:tcPr>
            <w:tcW w:w="253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建[造]11234100020378</w:t>
            </w:r>
          </w:p>
        </w:tc>
        <w:tc>
          <w:tcPr>
            <w:tcW w:w="4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荣恒建筑有限公司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88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3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宋雪梅</w:t>
            </w:r>
          </w:p>
        </w:tc>
        <w:tc>
          <w:tcPr>
            <w:tcW w:w="253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建[造]11204100020375</w:t>
            </w:r>
          </w:p>
        </w:tc>
        <w:tc>
          <w:tcPr>
            <w:tcW w:w="4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焦作城市发展投资（控股）集团有限公司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8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3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陶路宾</w:t>
            </w:r>
          </w:p>
        </w:tc>
        <w:tc>
          <w:tcPr>
            <w:tcW w:w="253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建[造]11214100020373</w:t>
            </w:r>
          </w:p>
        </w:tc>
        <w:tc>
          <w:tcPr>
            <w:tcW w:w="4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河南省云上建设工程有限责任公司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8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3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刘春</w:t>
            </w:r>
          </w:p>
        </w:tc>
        <w:tc>
          <w:tcPr>
            <w:tcW w:w="253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建[造]11224100020377</w:t>
            </w:r>
          </w:p>
        </w:tc>
        <w:tc>
          <w:tcPr>
            <w:tcW w:w="4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河南宇柯鑫衡建筑工程有限公司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8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3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石守亮</w:t>
            </w:r>
          </w:p>
        </w:tc>
        <w:tc>
          <w:tcPr>
            <w:tcW w:w="253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建[造]14194100020367</w:t>
            </w:r>
          </w:p>
        </w:tc>
        <w:tc>
          <w:tcPr>
            <w:tcW w:w="4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银源工程咨询有限公司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8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3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文婷廷</w:t>
            </w:r>
          </w:p>
        </w:tc>
        <w:tc>
          <w:tcPr>
            <w:tcW w:w="253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建[造]11214100020374</w:t>
            </w:r>
          </w:p>
        </w:tc>
        <w:tc>
          <w:tcPr>
            <w:tcW w:w="4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河南宸祥工程咨询有限公司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8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3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曹文倩</w:t>
            </w:r>
          </w:p>
        </w:tc>
        <w:tc>
          <w:tcPr>
            <w:tcW w:w="253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建[造]14244100020365</w:t>
            </w:r>
          </w:p>
        </w:tc>
        <w:tc>
          <w:tcPr>
            <w:tcW w:w="4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河南兴博工程管理咨询有限公司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8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3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陈志军</w:t>
            </w:r>
          </w:p>
        </w:tc>
        <w:tc>
          <w:tcPr>
            <w:tcW w:w="253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建[造]11234100020368</w:t>
            </w:r>
          </w:p>
        </w:tc>
        <w:tc>
          <w:tcPr>
            <w:tcW w:w="4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河南雅领招标代理服务有限公司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8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3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黄盼盼</w:t>
            </w:r>
          </w:p>
        </w:tc>
        <w:tc>
          <w:tcPr>
            <w:tcW w:w="253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建[造]11204100020362</w:t>
            </w:r>
          </w:p>
        </w:tc>
        <w:tc>
          <w:tcPr>
            <w:tcW w:w="4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南阳市众升商务服务有限公司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8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3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程瑶</w:t>
            </w:r>
          </w:p>
        </w:tc>
        <w:tc>
          <w:tcPr>
            <w:tcW w:w="253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建[造]11234100020364</w:t>
            </w:r>
          </w:p>
        </w:tc>
        <w:tc>
          <w:tcPr>
            <w:tcW w:w="4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河南省垭邦工程管理有限公司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8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3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邓勇</w:t>
            </w:r>
          </w:p>
        </w:tc>
        <w:tc>
          <w:tcPr>
            <w:tcW w:w="253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建[造]11184100020376</w:t>
            </w:r>
          </w:p>
        </w:tc>
        <w:tc>
          <w:tcPr>
            <w:tcW w:w="4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中科化（河南）工程设计有限责任公司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8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3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郑胜</w:t>
            </w:r>
          </w:p>
        </w:tc>
        <w:tc>
          <w:tcPr>
            <w:tcW w:w="253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建[造]11184100020360</w:t>
            </w:r>
          </w:p>
        </w:tc>
        <w:tc>
          <w:tcPr>
            <w:tcW w:w="4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中新创达咨询有限公司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8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3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翟慧芳</w:t>
            </w:r>
          </w:p>
        </w:tc>
        <w:tc>
          <w:tcPr>
            <w:tcW w:w="253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建[造]11234100020363</w:t>
            </w:r>
          </w:p>
        </w:tc>
        <w:tc>
          <w:tcPr>
            <w:tcW w:w="4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河南精工工程管理咨询有限公司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8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3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张增隽</w:t>
            </w:r>
          </w:p>
        </w:tc>
        <w:tc>
          <w:tcPr>
            <w:tcW w:w="253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建[造]11104100020366</w:t>
            </w:r>
          </w:p>
        </w:tc>
        <w:tc>
          <w:tcPr>
            <w:tcW w:w="4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河南中帆工程管理服务有限公司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8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3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许霞丽</w:t>
            </w:r>
          </w:p>
        </w:tc>
        <w:tc>
          <w:tcPr>
            <w:tcW w:w="253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建[造]14214100020370</w:t>
            </w:r>
          </w:p>
        </w:tc>
        <w:tc>
          <w:tcPr>
            <w:tcW w:w="4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卓恒工程咨询有限公司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8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3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袁方</w:t>
            </w:r>
          </w:p>
        </w:tc>
        <w:tc>
          <w:tcPr>
            <w:tcW w:w="253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建[造]14214100020380</w:t>
            </w:r>
          </w:p>
        </w:tc>
        <w:tc>
          <w:tcPr>
            <w:tcW w:w="4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河南造峰工程咨询有限公司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8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3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滕治</w:t>
            </w:r>
          </w:p>
        </w:tc>
        <w:tc>
          <w:tcPr>
            <w:tcW w:w="253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建[造]11224100020361</w:t>
            </w:r>
          </w:p>
        </w:tc>
        <w:tc>
          <w:tcPr>
            <w:tcW w:w="4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河南美茨建筑工程有限公司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8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3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江叶忠</w:t>
            </w:r>
          </w:p>
        </w:tc>
        <w:tc>
          <w:tcPr>
            <w:tcW w:w="253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建[造]11234100020359</w:t>
            </w:r>
          </w:p>
        </w:tc>
        <w:tc>
          <w:tcPr>
            <w:tcW w:w="434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信阳东坤咨询有限公司</w:t>
            </w:r>
          </w:p>
        </w:tc>
      </w:tr>
    </w:tbl>
    <w:p>
      <w:pPr>
        <w:rPr>
          <w:rFonts w:hint="eastAsia"/>
          <w:sz w:val="30"/>
          <w:szCs w:val="30"/>
          <w:lang w:val="en-US" w:eastAsia="zh-CN"/>
        </w:rPr>
      </w:pPr>
    </w:p>
    <w:p>
      <w:pPr>
        <w:rPr>
          <w:rFonts w:hint="eastAsia"/>
          <w:sz w:val="30"/>
          <w:szCs w:val="30"/>
          <w:lang w:val="en-US" w:eastAsia="zh-CN"/>
        </w:rPr>
      </w:pPr>
    </w:p>
    <w:sectPr>
      <w:pgSz w:w="11906" w:h="16838"/>
      <w:pgMar w:top="1440" w:right="1800" w:bottom="127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0NzgwNTdhNTkyZWFkNjg1M2E2OWU0NmZjMDYyNTkifQ=="/>
  </w:docVars>
  <w:rsids>
    <w:rsidRoot w:val="00172A27"/>
    <w:rsid w:val="00003DD5"/>
    <w:rsid w:val="000A4B3E"/>
    <w:rsid w:val="001636A8"/>
    <w:rsid w:val="00340C2A"/>
    <w:rsid w:val="0038709A"/>
    <w:rsid w:val="0042243D"/>
    <w:rsid w:val="00502515"/>
    <w:rsid w:val="00523EB0"/>
    <w:rsid w:val="00587F24"/>
    <w:rsid w:val="006C2CA9"/>
    <w:rsid w:val="007623EF"/>
    <w:rsid w:val="00781556"/>
    <w:rsid w:val="00785422"/>
    <w:rsid w:val="00930024"/>
    <w:rsid w:val="009E663E"/>
    <w:rsid w:val="00D26D9F"/>
    <w:rsid w:val="00DE41BA"/>
    <w:rsid w:val="00E45DF1"/>
    <w:rsid w:val="00EA047C"/>
    <w:rsid w:val="012C07C2"/>
    <w:rsid w:val="025E29B2"/>
    <w:rsid w:val="02830317"/>
    <w:rsid w:val="02A34297"/>
    <w:rsid w:val="02E334E5"/>
    <w:rsid w:val="033E4778"/>
    <w:rsid w:val="03AE752C"/>
    <w:rsid w:val="0445524A"/>
    <w:rsid w:val="046B623D"/>
    <w:rsid w:val="05FF4994"/>
    <w:rsid w:val="06361B7E"/>
    <w:rsid w:val="065A0711"/>
    <w:rsid w:val="065B4F5A"/>
    <w:rsid w:val="06927C32"/>
    <w:rsid w:val="06A05249"/>
    <w:rsid w:val="06CA4836"/>
    <w:rsid w:val="06D73361"/>
    <w:rsid w:val="06FD269B"/>
    <w:rsid w:val="06FF1046"/>
    <w:rsid w:val="07100621"/>
    <w:rsid w:val="07283BD5"/>
    <w:rsid w:val="075C5ADE"/>
    <w:rsid w:val="07630750"/>
    <w:rsid w:val="077754CB"/>
    <w:rsid w:val="082447EC"/>
    <w:rsid w:val="084C3A40"/>
    <w:rsid w:val="08687FE8"/>
    <w:rsid w:val="08CB099D"/>
    <w:rsid w:val="09877BA3"/>
    <w:rsid w:val="09C938DE"/>
    <w:rsid w:val="0A2F1869"/>
    <w:rsid w:val="0A454638"/>
    <w:rsid w:val="0AC94BF5"/>
    <w:rsid w:val="0AE473F3"/>
    <w:rsid w:val="0B3B3692"/>
    <w:rsid w:val="0BAB4DBC"/>
    <w:rsid w:val="0BF30FFB"/>
    <w:rsid w:val="0C1332AD"/>
    <w:rsid w:val="0C214ADE"/>
    <w:rsid w:val="0C3B492F"/>
    <w:rsid w:val="0C4131C2"/>
    <w:rsid w:val="0CA30935"/>
    <w:rsid w:val="0CE95B9C"/>
    <w:rsid w:val="0D4268E2"/>
    <w:rsid w:val="0D674BD7"/>
    <w:rsid w:val="0D6B3FD4"/>
    <w:rsid w:val="0D85349F"/>
    <w:rsid w:val="0D865199"/>
    <w:rsid w:val="0DB47232"/>
    <w:rsid w:val="0E181B82"/>
    <w:rsid w:val="0E4A6192"/>
    <w:rsid w:val="0E7314D6"/>
    <w:rsid w:val="0E963E1B"/>
    <w:rsid w:val="0EBB5024"/>
    <w:rsid w:val="0F7277D1"/>
    <w:rsid w:val="0F834D60"/>
    <w:rsid w:val="0F8C1E2B"/>
    <w:rsid w:val="0F8E2A2A"/>
    <w:rsid w:val="0FAC33A7"/>
    <w:rsid w:val="0FC25257"/>
    <w:rsid w:val="0FE94854"/>
    <w:rsid w:val="1031037D"/>
    <w:rsid w:val="10725EA8"/>
    <w:rsid w:val="11113C21"/>
    <w:rsid w:val="114E2DC1"/>
    <w:rsid w:val="11521A6E"/>
    <w:rsid w:val="1158509E"/>
    <w:rsid w:val="117F1481"/>
    <w:rsid w:val="11B01125"/>
    <w:rsid w:val="11C761C5"/>
    <w:rsid w:val="11E57C89"/>
    <w:rsid w:val="12011292"/>
    <w:rsid w:val="122E4A51"/>
    <w:rsid w:val="12386C7D"/>
    <w:rsid w:val="12440445"/>
    <w:rsid w:val="12C11CE9"/>
    <w:rsid w:val="136604CB"/>
    <w:rsid w:val="141216E1"/>
    <w:rsid w:val="14223EC6"/>
    <w:rsid w:val="14535858"/>
    <w:rsid w:val="14795A57"/>
    <w:rsid w:val="14865402"/>
    <w:rsid w:val="148D7573"/>
    <w:rsid w:val="14F1565E"/>
    <w:rsid w:val="153158A6"/>
    <w:rsid w:val="15875F52"/>
    <w:rsid w:val="159920AE"/>
    <w:rsid w:val="15A05265"/>
    <w:rsid w:val="15CC6418"/>
    <w:rsid w:val="15D6317E"/>
    <w:rsid w:val="15D8055B"/>
    <w:rsid w:val="162D0870"/>
    <w:rsid w:val="16AD396D"/>
    <w:rsid w:val="16B07A04"/>
    <w:rsid w:val="16B42682"/>
    <w:rsid w:val="16FE0496"/>
    <w:rsid w:val="172B6DB1"/>
    <w:rsid w:val="175A40EC"/>
    <w:rsid w:val="176B53E0"/>
    <w:rsid w:val="183028D1"/>
    <w:rsid w:val="18383533"/>
    <w:rsid w:val="185574CE"/>
    <w:rsid w:val="18800071"/>
    <w:rsid w:val="18CC0A2E"/>
    <w:rsid w:val="18E044AA"/>
    <w:rsid w:val="18FF1F9C"/>
    <w:rsid w:val="19125E2A"/>
    <w:rsid w:val="19194E04"/>
    <w:rsid w:val="19A7317D"/>
    <w:rsid w:val="19B968F6"/>
    <w:rsid w:val="19EA6052"/>
    <w:rsid w:val="1A20556F"/>
    <w:rsid w:val="1A3B761A"/>
    <w:rsid w:val="1A3C796B"/>
    <w:rsid w:val="1A7F0408"/>
    <w:rsid w:val="1A9C4BF6"/>
    <w:rsid w:val="1AA76A40"/>
    <w:rsid w:val="1AB1581F"/>
    <w:rsid w:val="1ACB068F"/>
    <w:rsid w:val="1BAF1930"/>
    <w:rsid w:val="1BAF2E0E"/>
    <w:rsid w:val="1BC9209D"/>
    <w:rsid w:val="1C1451C6"/>
    <w:rsid w:val="1C591408"/>
    <w:rsid w:val="1CB470DB"/>
    <w:rsid w:val="1CB471AE"/>
    <w:rsid w:val="1CEC2B3E"/>
    <w:rsid w:val="1D231AE8"/>
    <w:rsid w:val="1D3A25EF"/>
    <w:rsid w:val="1D3B2AB5"/>
    <w:rsid w:val="1D7012D8"/>
    <w:rsid w:val="1D792704"/>
    <w:rsid w:val="1D9A47BD"/>
    <w:rsid w:val="1E404A3D"/>
    <w:rsid w:val="1E5C77F2"/>
    <w:rsid w:val="1E662312"/>
    <w:rsid w:val="1E8C45D9"/>
    <w:rsid w:val="1E8F32C0"/>
    <w:rsid w:val="1EA254DB"/>
    <w:rsid w:val="1EAF2FD9"/>
    <w:rsid w:val="1EAF6A16"/>
    <w:rsid w:val="1EBF54CC"/>
    <w:rsid w:val="1EE2244F"/>
    <w:rsid w:val="1F3F49DB"/>
    <w:rsid w:val="1F413095"/>
    <w:rsid w:val="1F43738D"/>
    <w:rsid w:val="1F4A70FB"/>
    <w:rsid w:val="1F5B2818"/>
    <w:rsid w:val="1FA3129A"/>
    <w:rsid w:val="1FA40482"/>
    <w:rsid w:val="1FA53BA4"/>
    <w:rsid w:val="1FA56E4E"/>
    <w:rsid w:val="20A025BE"/>
    <w:rsid w:val="212169A5"/>
    <w:rsid w:val="21327990"/>
    <w:rsid w:val="215F49EB"/>
    <w:rsid w:val="218E2416"/>
    <w:rsid w:val="21A1039B"/>
    <w:rsid w:val="21AE0FD5"/>
    <w:rsid w:val="21BA0253"/>
    <w:rsid w:val="21C916A0"/>
    <w:rsid w:val="21DF77CC"/>
    <w:rsid w:val="21E64000"/>
    <w:rsid w:val="21E87D78"/>
    <w:rsid w:val="223554F7"/>
    <w:rsid w:val="22CA514F"/>
    <w:rsid w:val="233A2D53"/>
    <w:rsid w:val="237C3000"/>
    <w:rsid w:val="23FE6B74"/>
    <w:rsid w:val="240F6489"/>
    <w:rsid w:val="241736E6"/>
    <w:rsid w:val="24A107F7"/>
    <w:rsid w:val="24B3284F"/>
    <w:rsid w:val="251B4963"/>
    <w:rsid w:val="256A3D00"/>
    <w:rsid w:val="256D6AB4"/>
    <w:rsid w:val="2594052D"/>
    <w:rsid w:val="259A4C62"/>
    <w:rsid w:val="25DA2BA9"/>
    <w:rsid w:val="2618538D"/>
    <w:rsid w:val="26235D97"/>
    <w:rsid w:val="2624159B"/>
    <w:rsid w:val="263B4E84"/>
    <w:rsid w:val="26AD333E"/>
    <w:rsid w:val="26CB07EA"/>
    <w:rsid w:val="26E05965"/>
    <w:rsid w:val="26E37F48"/>
    <w:rsid w:val="271D6716"/>
    <w:rsid w:val="27743E5C"/>
    <w:rsid w:val="279F5B65"/>
    <w:rsid w:val="27F01529"/>
    <w:rsid w:val="281A4914"/>
    <w:rsid w:val="287264C3"/>
    <w:rsid w:val="28A6273B"/>
    <w:rsid w:val="28ED036A"/>
    <w:rsid w:val="2974117F"/>
    <w:rsid w:val="29C045D6"/>
    <w:rsid w:val="2A0E7011"/>
    <w:rsid w:val="2A263B34"/>
    <w:rsid w:val="2A294374"/>
    <w:rsid w:val="2A2F6AD4"/>
    <w:rsid w:val="2A3F0751"/>
    <w:rsid w:val="2A641403"/>
    <w:rsid w:val="2B054262"/>
    <w:rsid w:val="2B4A5600"/>
    <w:rsid w:val="2BBE53DB"/>
    <w:rsid w:val="2BD06FF0"/>
    <w:rsid w:val="2BE47D33"/>
    <w:rsid w:val="2BE53C80"/>
    <w:rsid w:val="2C00560A"/>
    <w:rsid w:val="2C036DBC"/>
    <w:rsid w:val="2C1005F7"/>
    <w:rsid w:val="2C3A04F2"/>
    <w:rsid w:val="2CC75D09"/>
    <w:rsid w:val="2D184416"/>
    <w:rsid w:val="2D5D2C94"/>
    <w:rsid w:val="2D7F1F30"/>
    <w:rsid w:val="2DD43EE3"/>
    <w:rsid w:val="2DE32D93"/>
    <w:rsid w:val="2DF61A6F"/>
    <w:rsid w:val="2DFC37A8"/>
    <w:rsid w:val="2E0501FE"/>
    <w:rsid w:val="2E231292"/>
    <w:rsid w:val="2E990882"/>
    <w:rsid w:val="2EA22882"/>
    <w:rsid w:val="2F35280B"/>
    <w:rsid w:val="2F5572FD"/>
    <w:rsid w:val="2F5B602D"/>
    <w:rsid w:val="2F7B047E"/>
    <w:rsid w:val="2FAA0D63"/>
    <w:rsid w:val="2FBA6FAB"/>
    <w:rsid w:val="2FC234BF"/>
    <w:rsid w:val="2FF61D5A"/>
    <w:rsid w:val="3004151D"/>
    <w:rsid w:val="302A582F"/>
    <w:rsid w:val="3038028E"/>
    <w:rsid w:val="30381D6E"/>
    <w:rsid w:val="303D3985"/>
    <w:rsid w:val="306F699D"/>
    <w:rsid w:val="309B2A33"/>
    <w:rsid w:val="30BD7EFE"/>
    <w:rsid w:val="30CD2F5B"/>
    <w:rsid w:val="31126BC0"/>
    <w:rsid w:val="3128741F"/>
    <w:rsid w:val="31567911"/>
    <w:rsid w:val="31941EEF"/>
    <w:rsid w:val="319D222E"/>
    <w:rsid w:val="31C82D66"/>
    <w:rsid w:val="31CE18C0"/>
    <w:rsid w:val="31D5443C"/>
    <w:rsid w:val="32274A74"/>
    <w:rsid w:val="32AD3D45"/>
    <w:rsid w:val="32D85C75"/>
    <w:rsid w:val="32F860CE"/>
    <w:rsid w:val="32FF6DD8"/>
    <w:rsid w:val="335F75C6"/>
    <w:rsid w:val="33994901"/>
    <w:rsid w:val="33BD38AC"/>
    <w:rsid w:val="33F63282"/>
    <w:rsid w:val="33F955BC"/>
    <w:rsid w:val="33F9796E"/>
    <w:rsid w:val="34237A07"/>
    <w:rsid w:val="34262ABC"/>
    <w:rsid w:val="345B262C"/>
    <w:rsid w:val="34860FE5"/>
    <w:rsid w:val="349C0AD0"/>
    <w:rsid w:val="34DB551B"/>
    <w:rsid w:val="34DD5737"/>
    <w:rsid w:val="34F15410"/>
    <w:rsid w:val="34FD134D"/>
    <w:rsid w:val="35017B05"/>
    <w:rsid w:val="35201029"/>
    <w:rsid w:val="352C6AE7"/>
    <w:rsid w:val="35341C40"/>
    <w:rsid w:val="354B3325"/>
    <w:rsid w:val="35912737"/>
    <w:rsid w:val="35963F34"/>
    <w:rsid w:val="35A36936"/>
    <w:rsid w:val="35FE75F8"/>
    <w:rsid w:val="36022077"/>
    <w:rsid w:val="360967FF"/>
    <w:rsid w:val="36161226"/>
    <w:rsid w:val="364523C2"/>
    <w:rsid w:val="365C20E0"/>
    <w:rsid w:val="36AA33F6"/>
    <w:rsid w:val="374274F0"/>
    <w:rsid w:val="374F0283"/>
    <w:rsid w:val="37506ECE"/>
    <w:rsid w:val="37751C56"/>
    <w:rsid w:val="37765C6D"/>
    <w:rsid w:val="377A101B"/>
    <w:rsid w:val="37B61C66"/>
    <w:rsid w:val="37C42744"/>
    <w:rsid w:val="37CF65F0"/>
    <w:rsid w:val="37F039D3"/>
    <w:rsid w:val="37F05252"/>
    <w:rsid w:val="38D40BFF"/>
    <w:rsid w:val="38EC7CF6"/>
    <w:rsid w:val="392346D1"/>
    <w:rsid w:val="393D0984"/>
    <w:rsid w:val="393F42CA"/>
    <w:rsid w:val="397B1F60"/>
    <w:rsid w:val="39CE3C45"/>
    <w:rsid w:val="39DA68EA"/>
    <w:rsid w:val="39EF6B1B"/>
    <w:rsid w:val="39F5707E"/>
    <w:rsid w:val="3A0B7122"/>
    <w:rsid w:val="3A4C7E93"/>
    <w:rsid w:val="3A5A4DF2"/>
    <w:rsid w:val="3AAF36D1"/>
    <w:rsid w:val="3B201ED9"/>
    <w:rsid w:val="3B333FF8"/>
    <w:rsid w:val="3B3945A9"/>
    <w:rsid w:val="3B9A5745"/>
    <w:rsid w:val="3BF35840"/>
    <w:rsid w:val="3BFC64A2"/>
    <w:rsid w:val="3C913A74"/>
    <w:rsid w:val="3CAF79B9"/>
    <w:rsid w:val="3D581DFE"/>
    <w:rsid w:val="3D5C47A2"/>
    <w:rsid w:val="3D8C2AAF"/>
    <w:rsid w:val="3DB324D7"/>
    <w:rsid w:val="3DED7CEE"/>
    <w:rsid w:val="3E06496F"/>
    <w:rsid w:val="3E092C4F"/>
    <w:rsid w:val="3E1D7BCB"/>
    <w:rsid w:val="3E2F3998"/>
    <w:rsid w:val="3E841E96"/>
    <w:rsid w:val="3EBE5D6E"/>
    <w:rsid w:val="3F147FA7"/>
    <w:rsid w:val="3F253F62"/>
    <w:rsid w:val="3F354994"/>
    <w:rsid w:val="3F867D0A"/>
    <w:rsid w:val="3FD15E98"/>
    <w:rsid w:val="3FD7479A"/>
    <w:rsid w:val="3FE05917"/>
    <w:rsid w:val="400E0738"/>
    <w:rsid w:val="404C6525"/>
    <w:rsid w:val="40545257"/>
    <w:rsid w:val="409B3A78"/>
    <w:rsid w:val="409C33D8"/>
    <w:rsid w:val="40A64215"/>
    <w:rsid w:val="40B437EF"/>
    <w:rsid w:val="40F824AF"/>
    <w:rsid w:val="411E391C"/>
    <w:rsid w:val="414508EB"/>
    <w:rsid w:val="4167451A"/>
    <w:rsid w:val="419929E5"/>
    <w:rsid w:val="419E1DAA"/>
    <w:rsid w:val="42851552"/>
    <w:rsid w:val="431524D7"/>
    <w:rsid w:val="432F53AF"/>
    <w:rsid w:val="43412B33"/>
    <w:rsid w:val="43C92EF7"/>
    <w:rsid w:val="440E69E0"/>
    <w:rsid w:val="441C1E01"/>
    <w:rsid w:val="446D1360"/>
    <w:rsid w:val="44A35B05"/>
    <w:rsid w:val="44F82ABB"/>
    <w:rsid w:val="45332395"/>
    <w:rsid w:val="45342558"/>
    <w:rsid w:val="4597647A"/>
    <w:rsid w:val="45A656D1"/>
    <w:rsid w:val="45DB35CC"/>
    <w:rsid w:val="45E1206B"/>
    <w:rsid w:val="46524F8B"/>
    <w:rsid w:val="46C44BFE"/>
    <w:rsid w:val="46D66494"/>
    <w:rsid w:val="478713B0"/>
    <w:rsid w:val="47C04AA4"/>
    <w:rsid w:val="47CA1B4A"/>
    <w:rsid w:val="47F36DDE"/>
    <w:rsid w:val="48121F2C"/>
    <w:rsid w:val="48881F5E"/>
    <w:rsid w:val="48E629B4"/>
    <w:rsid w:val="48E72D4F"/>
    <w:rsid w:val="492B6790"/>
    <w:rsid w:val="4944592C"/>
    <w:rsid w:val="4A2F1665"/>
    <w:rsid w:val="4A8A3813"/>
    <w:rsid w:val="4ABD4888"/>
    <w:rsid w:val="4AD06C22"/>
    <w:rsid w:val="4AFF1492"/>
    <w:rsid w:val="4B4D0A60"/>
    <w:rsid w:val="4B6D7BE1"/>
    <w:rsid w:val="4B785BAC"/>
    <w:rsid w:val="4BA81FD5"/>
    <w:rsid w:val="4BCF68C2"/>
    <w:rsid w:val="4C6A1C0F"/>
    <w:rsid w:val="4CC47C8B"/>
    <w:rsid w:val="4D0F2D88"/>
    <w:rsid w:val="4D3637DE"/>
    <w:rsid w:val="4D957149"/>
    <w:rsid w:val="4DA935B9"/>
    <w:rsid w:val="4E4607C1"/>
    <w:rsid w:val="4E944C60"/>
    <w:rsid w:val="4EA2112B"/>
    <w:rsid w:val="4EA838B4"/>
    <w:rsid w:val="4EB50EE7"/>
    <w:rsid w:val="4ECC7F56"/>
    <w:rsid w:val="4EE50630"/>
    <w:rsid w:val="4EEC2C68"/>
    <w:rsid w:val="4F1A222A"/>
    <w:rsid w:val="4F395F81"/>
    <w:rsid w:val="4F3D33AB"/>
    <w:rsid w:val="4F5B513A"/>
    <w:rsid w:val="4FCB0BBC"/>
    <w:rsid w:val="4FD6473E"/>
    <w:rsid w:val="5023244E"/>
    <w:rsid w:val="503465EE"/>
    <w:rsid w:val="503A4E04"/>
    <w:rsid w:val="50506F53"/>
    <w:rsid w:val="50513964"/>
    <w:rsid w:val="50B2373C"/>
    <w:rsid w:val="50C96B5E"/>
    <w:rsid w:val="50DF6E52"/>
    <w:rsid w:val="50F43794"/>
    <w:rsid w:val="51260204"/>
    <w:rsid w:val="51385B15"/>
    <w:rsid w:val="514B428D"/>
    <w:rsid w:val="517574D1"/>
    <w:rsid w:val="5195196E"/>
    <w:rsid w:val="51E27A91"/>
    <w:rsid w:val="51FB7977"/>
    <w:rsid w:val="52001BB7"/>
    <w:rsid w:val="523C7875"/>
    <w:rsid w:val="528172AA"/>
    <w:rsid w:val="52A3345D"/>
    <w:rsid w:val="52A47F4C"/>
    <w:rsid w:val="52C54C7C"/>
    <w:rsid w:val="532A7954"/>
    <w:rsid w:val="53312A7E"/>
    <w:rsid w:val="53473651"/>
    <w:rsid w:val="53566988"/>
    <w:rsid w:val="53842ED5"/>
    <w:rsid w:val="53B072E1"/>
    <w:rsid w:val="54387D01"/>
    <w:rsid w:val="544A344C"/>
    <w:rsid w:val="546B5C9A"/>
    <w:rsid w:val="54776BB6"/>
    <w:rsid w:val="547A6542"/>
    <w:rsid w:val="54901A26"/>
    <w:rsid w:val="54BD2399"/>
    <w:rsid w:val="54CD383A"/>
    <w:rsid w:val="54F95C54"/>
    <w:rsid w:val="5533284E"/>
    <w:rsid w:val="553D6107"/>
    <w:rsid w:val="55624E9A"/>
    <w:rsid w:val="5573600D"/>
    <w:rsid w:val="559B0682"/>
    <w:rsid w:val="559F0841"/>
    <w:rsid w:val="56390F86"/>
    <w:rsid w:val="56602F9A"/>
    <w:rsid w:val="566F4308"/>
    <w:rsid w:val="569752EE"/>
    <w:rsid w:val="56B75990"/>
    <w:rsid w:val="56C24225"/>
    <w:rsid w:val="56DA57FD"/>
    <w:rsid w:val="56EB5639"/>
    <w:rsid w:val="56FE536D"/>
    <w:rsid w:val="570F70E3"/>
    <w:rsid w:val="576630AB"/>
    <w:rsid w:val="57AE226B"/>
    <w:rsid w:val="57BA2DB1"/>
    <w:rsid w:val="588B0D3A"/>
    <w:rsid w:val="58922210"/>
    <w:rsid w:val="58E73FD5"/>
    <w:rsid w:val="5978567C"/>
    <w:rsid w:val="5A723455"/>
    <w:rsid w:val="5AA34F85"/>
    <w:rsid w:val="5ABB2EFA"/>
    <w:rsid w:val="5B7312D2"/>
    <w:rsid w:val="5C07081F"/>
    <w:rsid w:val="5C093164"/>
    <w:rsid w:val="5C684FBE"/>
    <w:rsid w:val="5CCB4299"/>
    <w:rsid w:val="5D094D95"/>
    <w:rsid w:val="5D1A28E4"/>
    <w:rsid w:val="5D2625B0"/>
    <w:rsid w:val="5D6B3EB5"/>
    <w:rsid w:val="5DD47E92"/>
    <w:rsid w:val="5DFF131E"/>
    <w:rsid w:val="5E1A07AF"/>
    <w:rsid w:val="5E4F1D70"/>
    <w:rsid w:val="5E510478"/>
    <w:rsid w:val="5E5C05E8"/>
    <w:rsid w:val="5E8819C0"/>
    <w:rsid w:val="5E9B222F"/>
    <w:rsid w:val="5EE72B8A"/>
    <w:rsid w:val="5F2D3BE1"/>
    <w:rsid w:val="5F7F696D"/>
    <w:rsid w:val="5FDB15BE"/>
    <w:rsid w:val="5FDD3295"/>
    <w:rsid w:val="600236FE"/>
    <w:rsid w:val="600F05EB"/>
    <w:rsid w:val="601C0887"/>
    <w:rsid w:val="60206354"/>
    <w:rsid w:val="602A1201"/>
    <w:rsid w:val="604E65F9"/>
    <w:rsid w:val="605B5F59"/>
    <w:rsid w:val="60AD570E"/>
    <w:rsid w:val="60D86C2E"/>
    <w:rsid w:val="60E44AB1"/>
    <w:rsid w:val="610460B3"/>
    <w:rsid w:val="61350E93"/>
    <w:rsid w:val="613E595D"/>
    <w:rsid w:val="614B7681"/>
    <w:rsid w:val="615C160D"/>
    <w:rsid w:val="61695AD8"/>
    <w:rsid w:val="625E0C38"/>
    <w:rsid w:val="62797F9D"/>
    <w:rsid w:val="628A043E"/>
    <w:rsid w:val="62C90E6E"/>
    <w:rsid w:val="62CA07F9"/>
    <w:rsid w:val="62CB325C"/>
    <w:rsid w:val="62D15CF3"/>
    <w:rsid w:val="63443027"/>
    <w:rsid w:val="63792FB5"/>
    <w:rsid w:val="639702A5"/>
    <w:rsid w:val="63B15515"/>
    <w:rsid w:val="63B4415B"/>
    <w:rsid w:val="63BA261B"/>
    <w:rsid w:val="63C5407D"/>
    <w:rsid w:val="63CF4978"/>
    <w:rsid w:val="63F64B18"/>
    <w:rsid w:val="64472654"/>
    <w:rsid w:val="644F3DCA"/>
    <w:rsid w:val="64674049"/>
    <w:rsid w:val="654D56A9"/>
    <w:rsid w:val="65A06489"/>
    <w:rsid w:val="65C00094"/>
    <w:rsid w:val="6680151C"/>
    <w:rsid w:val="66AC3D78"/>
    <w:rsid w:val="66DC39E2"/>
    <w:rsid w:val="67497CA8"/>
    <w:rsid w:val="67A85D61"/>
    <w:rsid w:val="67B06D88"/>
    <w:rsid w:val="67C635F2"/>
    <w:rsid w:val="67DC641C"/>
    <w:rsid w:val="67F1561A"/>
    <w:rsid w:val="67F56318"/>
    <w:rsid w:val="681A18DB"/>
    <w:rsid w:val="68CF4DBB"/>
    <w:rsid w:val="68F33D00"/>
    <w:rsid w:val="68F96194"/>
    <w:rsid w:val="691A38B7"/>
    <w:rsid w:val="695707E3"/>
    <w:rsid w:val="695902AD"/>
    <w:rsid w:val="698317AE"/>
    <w:rsid w:val="69A36715"/>
    <w:rsid w:val="69C7530D"/>
    <w:rsid w:val="6A2C4035"/>
    <w:rsid w:val="6A2F4196"/>
    <w:rsid w:val="6A5B4738"/>
    <w:rsid w:val="6A760978"/>
    <w:rsid w:val="6A8120E5"/>
    <w:rsid w:val="6A907755"/>
    <w:rsid w:val="6A9E4436"/>
    <w:rsid w:val="6AB75B07"/>
    <w:rsid w:val="6ABA57BC"/>
    <w:rsid w:val="6AE14931"/>
    <w:rsid w:val="6B017128"/>
    <w:rsid w:val="6B317667"/>
    <w:rsid w:val="6B572E46"/>
    <w:rsid w:val="6B7D0AFE"/>
    <w:rsid w:val="6BA42E11"/>
    <w:rsid w:val="6BAE3D33"/>
    <w:rsid w:val="6BBD6DCD"/>
    <w:rsid w:val="6BBF7150"/>
    <w:rsid w:val="6BDB69E9"/>
    <w:rsid w:val="6C3C201E"/>
    <w:rsid w:val="6C6C6274"/>
    <w:rsid w:val="6C8470F1"/>
    <w:rsid w:val="6C937AD1"/>
    <w:rsid w:val="6CB03455"/>
    <w:rsid w:val="6CC22308"/>
    <w:rsid w:val="6CCD1094"/>
    <w:rsid w:val="6CE93ED4"/>
    <w:rsid w:val="6CF65170"/>
    <w:rsid w:val="6D3F23C6"/>
    <w:rsid w:val="6D6742F5"/>
    <w:rsid w:val="6D6A70A4"/>
    <w:rsid w:val="6DD86D86"/>
    <w:rsid w:val="6DE22E9A"/>
    <w:rsid w:val="6E004270"/>
    <w:rsid w:val="6E47571D"/>
    <w:rsid w:val="6E644BFA"/>
    <w:rsid w:val="6E7F5A70"/>
    <w:rsid w:val="6EE40B26"/>
    <w:rsid w:val="6EF753DA"/>
    <w:rsid w:val="6F321C00"/>
    <w:rsid w:val="6F355B25"/>
    <w:rsid w:val="6FBB1BF5"/>
    <w:rsid w:val="6FD12433"/>
    <w:rsid w:val="6FD17EF8"/>
    <w:rsid w:val="6FDC401E"/>
    <w:rsid w:val="6FDE10CC"/>
    <w:rsid w:val="70094D0D"/>
    <w:rsid w:val="70420F46"/>
    <w:rsid w:val="70CB2B09"/>
    <w:rsid w:val="714848E2"/>
    <w:rsid w:val="71584A51"/>
    <w:rsid w:val="71D72294"/>
    <w:rsid w:val="736843A4"/>
    <w:rsid w:val="736F78BB"/>
    <w:rsid w:val="73AB01D2"/>
    <w:rsid w:val="73C31078"/>
    <w:rsid w:val="73C3376E"/>
    <w:rsid w:val="73C845D9"/>
    <w:rsid w:val="7400604F"/>
    <w:rsid w:val="74045061"/>
    <w:rsid w:val="74343C02"/>
    <w:rsid w:val="74506C5B"/>
    <w:rsid w:val="74513DFC"/>
    <w:rsid w:val="7466380F"/>
    <w:rsid w:val="74716D26"/>
    <w:rsid w:val="748353F2"/>
    <w:rsid w:val="74C10C26"/>
    <w:rsid w:val="74F13AC3"/>
    <w:rsid w:val="750A0748"/>
    <w:rsid w:val="75183BAA"/>
    <w:rsid w:val="75415BD4"/>
    <w:rsid w:val="754601B3"/>
    <w:rsid w:val="75E11C8A"/>
    <w:rsid w:val="76243CFA"/>
    <w:rsid w:val="763E532E"/>
    <w:rsid w:val="766521BA"/>
    <w:rsid w:val="767117B0"/>
    <w:rsid w:val="76DB7ECD"/>
    <w:rsid w:val="77125170"/>
    <w:rsid w:val="77304C77"/>
    <w:rsid w:val="77530965"/>
    <w:rsid w:val="778139C7"/>
    <w:rsid w:val="779C1E06"/>
    <w:rsid w:val="77E26D1E"/>
    <w:rsid w:val="77FD3D22"/>
    <w:rsid w:val="780600CD"/>
    <w:rsid w:val="78424E93"/>
    <w:rsid w:val="78BA2324"/>
    <w:rsid w:val="78DA25AF"/>
    <w:rsid w:val="79214D9A"/>
    <w:rsid w:val="79222C34"/>
    <w:rsid w:val="798533B2"/>
    <w:rsid w:val="799A0ACD"/>
    <w:rsid w:val="79B502EA"/>
    <w:rsid w:val="79B952B0"/>
    <w:rsid w:val="79E61F64"/>
    <w:rsid w:val="79FC64AA"/>
    <w:rsid w:val="7A81700F"/>
    <w:rsid w:val="7AA125DC"/>
    <w:rsid w:val="7AB35860"/>
    <w:rsid w:val="7ABB6F4D"/>
    <w:rsid w:val="7AF81972"/>
    <w:rsid w:val="7B044D62"/>
    <w:rsid w:val="7B211A06"/>
    <w:rsid w:val="7B355840"/>
    <w:rsid w:val="7B473DE1"/>
    <w:rsid w:val="7B510453"/>
    <w:rsid w:val="7B7470FC"/>
    <w:rsid w:val="7B783FAE"/>
    <w:rsid w:val="7B86300A"/>
    <w:rsid w:val="7B8F3985"/>
    <w:rsid w:val="7B963516"/>
    <w:rsid w:val="7BF03D0B"/>
    <w:rsid w:val="7BF948DD"/>
    <w:rsid w:val="7BFD17EA"/>
    <w:rsid w:val="7C030273"/>
    <w:rsid w:val="7C7E3106"/>
    <w:rsid w:val="7C9F1723"/>
    <w:rsid w:val="7CF5175C"/>
    <w:rsid w:val="7D347808"/>
    <w:rsid w:val="7D5C30E2"/>
    <w:rsid w:val="7D752185"/>
    <w:rsid w:val="7D9373E4"/>
    <w:rsid w:val="7D997CDC"/>
    <w:rsid w:val="7DA06B39"/>
    <w:rsid w:val="7DDC1F85"/>
    <w:rsid w:val="7E4C0AF1"/>
    <w:rsid w:val="7E950266"/>
    <w:rsid w:val="7F410FD6"/>
    <w:rsid w:val="7F863259"/>
    <w:rsid w:val="7FAC5164"/>
    <w:rsid w:val="7FC56606"/>
    <w:rsid w:val="7FD11891"/>
    <w:rsid w:val="7FDE4DCA"/>
    <w:rsid w:val="7FEE5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99"/>
    <w:pPr>
      <w:spacing w:beforeAutospacing="1" w:afterAutospacing="1"/>
      <w:jc w:val="left"/>
      <w:outlineLvl w:val="0"/>
    </w:pPr>
    <w:rPr>
      <w:rFonts w:ascii="宋体" w:hAnsi="宋体" w:cs="宋体"/>
      <w:b/>
      <w:kern w:val="44"/>
      <w:sz w:val="48"/>
      <w:szCs w:val="48"/>
    </w:rPr>
  </w:style>
  <w:style w:type="character" w:default="1" w:styleId="6">
    <w:name w:val="Default Paragraph Font"/>
    <w:autoRedefine/>
    <w:semiHidden/>
    <w:qFormat/>
    <w:uiPriority w:val="99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autoRedefine/>
    <w:qFormat/>
    <w:uiPriority w:val="99"/>
    <w:pPr>
      <w:spacing w:beforeAutospacing="1" w:afterAutospacing="1"/>
      <w:jc w:val="left"/>
    </w:pPr>
    <w:rPr>
      <w:kern w:val="0"/>
      <w:sz w:val="24"/>
    </w:rPr>
  </w:style>
  <w:style w:type="table" w:styleId="5">
    <w:name w:val="Table Grid"/>
    <w:basedOn w:val="4"/>
    <w:autoRedefine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autoRedefine/>
    <w:qFormat/>
    <w:uiPriority w:val="99"/>
    <w:rPr>
      <w:rFonts w:cs="Times New Roman"/>
      <w:color w:val="0000FF"/>
      <w:u w:val="single"/>
    </w:rPr>
  </w:style>
  <w:style w:type="character" w:customStyle="1" w:styleId="8">
    <w:name w:val="Heading 1 Char"/>
    <w:basedOn w:val="6"/>
    <w:link w:val="2"/>
    <w:autoRedefine/>
    <w:qFormat/>
    <w:uiPriority w:val="9"/>
    <w:rPr>
      <w:rFonts w:ascii="Calibri" w:hAnsi="Calibri" w:cs="黑体"/>
      <w:b/>
      <w:bCs/>
      <w:kern w:val="44"/>
      <w:sz w:val="44"/>
      <w:szCs w:val="44"/>
    </w:rPr>
  </w:style>
  <w:style w:type="paragraph" w:customStyle="1" w:styleId="9">
    <w:name w:val="列出段落1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7</Pages>
  <Words>3594</Words>
  <Characters>6092</Characters>
  <Lines>0</Lines>
  <Paragraphs>0</Paragraphs>
  <TotalTime>2</TotalTime>
  <ScaleCrop>false</ScaleCrop>
  <LinksUpToDate>false</LinksUpToDate>
  <CharactersWithSpaces>6101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2019-10-16T09:28:00Z</dcterms:created>
  <dc:creator>Administrator</dc:creator>
  <cp:lastModifiedBy>晓楼(QQ账号)</cp:lastModifiedBy>
  <cp:lastPrinted>2024-06-21T09:41:00Z</cp:lastPrinted>
  <dcterms:modified xsi:type="dcterms:W3CDTF">2024-07-23T09:54:47Z</dcterms:modified>
  <dc:title>关于2020年第二批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CD5F3A7A426747F5B051A9183B77C6A3_13</vt:lpwstr>
  </property>
</Properties>
</file>